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18EBA" w14:textId="2A735701" w:rsidR="00904CFD" w:rsidRPr="000C5734" w:rsidRDefault="00904CFD" w:rsidP="00904CFD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Pr="000C5734">
        <w:rPr>
          <w:lang w:val="en-US"/>
        </w:rPr>
        <w:tab/>
      </w:r>
      <w:r w:rsidRPr="00012B1E">
        <w:rPr>
          <w:lang w:val="en-US"/>
        </w:rPr>
        <w:t>R1-</w:t>
      </w:r>
      <w:r w:rsidR="00012B1E" w:rsidRPr="00012B1E">
        <w:rPr>
          <w:lang w:val="en-US"/>
        </w:rPr>
        <w:t>180</w:t>
      </w:r>
      <w:r w:rsidR="00012B1E" w:rsidRPr="00012B1E">
        <w:rPr>
          <w:lang w:val="en-US"/>
        </w:rPr>
        <w:t>0689</w:t>
      </w:r>
    </w:p>
    <w:p w14:paraId="000D46B9" w14:textId="77777777" w:rsidR="00904CFD" w:rsidRPr="007679B0" w:rsidRDefault="00904CFD" w:rsidP="00904CFD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185ECFD2" w14:textId="77777777" w:rsidR="00904CFD" w:rsidRPr="00CE0424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25DD85ED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9E581A">
        <w:t xml:space="preserve">Corrections </w:t>
      </w:r>
      <w:r w:rsidR="00012B1E">
        <w:t>on</w:t>
      </w:r>
      <w:r w:rsidR="009E581A">
        <w:t xml:space="preserve"> </w:t>
      </w:r>
      <w:r w:rsidR="00550442">
        <w:t xml:space="preserve">CW mapping and </w:t>
      </w:r>
      <w:r w:rsidR="00AC4658">
        <w:t>data scrambling</w:t>
      </w:r>
    </w:p>
    <w:p w14:paraId="00EFAC0D" w14:textId="610B1954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9E581A">
        <w:t>7.2.</w:t>
      </w:r>
      <w:r w:rsidR="00AC4658">
        <w:t>1.1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43EFE3" w14:textId="7FA0B100" w:rsidR="00E76E65" w:rsidRDefault="008D10E2" w:rsidP="00012B1E">
      <w:pPr>
        <w:pStyle w:val="BodyText"/>
      </w:pPr>
      <w:r w:rsidRPr="0036514D">
        <w:t xml:space="preserve">In this contribution, we discuss </w:t>
      </w:r>
      <w:r w:rsidR="008C2913">
        <w:t>minor correctio</w:t>
      </w:r>
      <w:r w:rsidR="001E5176">
        <w:t>n</w:t>
      </w:r>
      <w:r w:rsidR="009E581A">
        <w:t xml:space="preserve">s </w:t>
      </w:r>
      <w:r w:rsidR="001E5176">
        <w:t xml:space="preserve">related to CW mapping and </w:t>
      </w:r>
      <w:r w:rsidR="008C2913">
        <w:t>data scrambling</w:t>
      </w:r>
      <w:r>
        <w:t xml:space="preserve">. </w:t>
      </w:r>
      <w:r w:rsidR="009E581A">
        <w:t>The corrections and proposals are based on</w:t>
      </w:r>
      <w:r>
        <w:t xml:space="preserve"> the latest version of TS</w:t>
      </w:r>
      <w:r w:rsidR="009E581A">
        <w:t xml:space="preserve"> </w:t>
      </w:r>
      <w:r>
        <w:t>38</w:t>
      </w:r>
      <w:r w:rsidR="009E581A">
        <w:t>.</w:t>
      </w:r>
      <w:r>
        <w:t xml:space="preserve">211. </w:t>
      </w:r>
    </w:p>
    <w:p w14:paraId="0FB4CEDF" w14:textId="54CFD356" w:rsidR="001E5176" w:rsidRDefault="001E5176" w:rsidP="001E5176">
      <w:pPr>
        <w:pStyle w:val="Heading1"/>
      </w:pPr>
      <w:r>
        <w:t xml:space="preserve">Issues related transport block to codeword mapping </w:t>
      </w:r>
    </w:p>
    <w:p w14:paraId="74B5A81C" w14:textId="24D85DAA" w:rsidR="001E5176" w:rsidRDefault="001E5176" w:rsidP="00550442">
      <w:pPr>
        <w:rPr>
          <w:lang w:val="en-US"/>
        </w:rPr>
      </w:pPr>
      <w:r>
        <w:t xml:space="preserve">In TS </w:t>
      </w:r>
      <w:r>
        <w:rPr>
          <w:lang w:val="en-US"/>
        </w:rPr>
        <w:t>38.21</w:t>
      </w:r>
      <w:r w:rsidR="003D4098">
        <w:rPr>
          <w:lang w:val="en-US"/>
        </w:rPr>
        <w:t>2</w:t>
      </w:r>
      <w:r>
        <w:rPr>
          <w:lang w:val="en-US"/>
        </w:rPr>
        <w:t xml:space="preserve"> there is currently no description on </w:t>
      </w:r>
      <w:r w:rsidR="00D71D0A">
        <w:rPr>
          <w:lang w:val="en-US"/>
        </w:rPr>
        <w:t>when</w:t>
      </w:r>
      <w:r>
        <w:rPr>
          <w:lang w:val="en-US"/>
        </w:rPr>
        <w:t xml:space="preserve"> DCI </w:t>
      </w:r>
      <w:r w:rsidR="00D71D0A">
        <w:rPr>
          <w:lang w:val="en-US"/>
        </w:rPr>
        <w:t xml:space="preserve">contains </w:t>
      </w:r>
      <w:r>
        <w:rPr>
          <w:lang w:val="en-US"/>
        </w:rPr>
        <w:t>a disabled transport block.</w:t>
      </w:r>
      <w:r w:rsidR="005F3F57">
        <w:rPr>
          <w:lang w:val="en-US"/>
        </w:rPr>
        <w:t xml:space="preserve"> Furthermore,</w:t>
      </w:r>
      <w:r w:rsidR="00803122">
        <w:rPr>
          <w:lang w:val="en-US"/>
        </w:rPr>
        <w:t xml:space="preserve"> there is also no definition on how a disabled transport block is </w:t>
      </w:r>
      <w:r w:rsidR="00D71D0A">
        <w:rPr>
          <w:lang w:val="en-US"/>
        </w:rPr>
        <w:t>indicated</w:t>
      </w:r>
      <w:r w:rsidR="00803122">
        <w:rPr>
          <w:lang w:val="en-US"/>
        </w:rPr>
        <w:t xml:space="preserve">. </w:t>
      </w:r>
      <w:r w:rsidR="005F3F57">
        <w:rPr>
          <w:lang w:val="en-US"/>
        </w:rPr>
        <w:t xml:space="preserve"> </w:t>
      </w:r>
      <w:r w:rsidR="007D6B5B">
        <w:rPr>
          <w:lang w:val="en-US"/>
        </w:rPr>
        <w:t xml:space="preserve">Hence, we propose to add the same principles as in LTE. See the proposed changes </w:t>
      </w:r>
      <w:r w:rsidR="007D6B5B" w:rsidRPr="007D6B5B">
        <w:rPr>
          <w:color w:val="FF0000"/>
          <w:lang w:val="en-US"/>
        </w:rPr>
        <w:t xml:space="preserve">in red </w:t>
      </w:r>
      <w:r w:rsidR="007D6B5B">
        <w:rPr>
          <w:lang w:val="en-US"/>
        </w:rPr>
        <w:t>below.</w:t>
      </w:r>
      <w:r>
        <w:rPr>
          <w:lang w:val="en-US"/>
        </w:rPr>
        <w:t xml:space="preserve"> </w:t>
      </w:r>
    </w:p>
    <w:p w14:paraId="18AB5A22" w14:textId="1A338A53" w:rsidR="001E5176" w:rsidRPr="00234CA0" w:rsidRDefault="001E5176" w:rsidP="00550442">
      <w:pPr>
        <w:pStyle w:val="Heading2"/>
      </w:pPr>
      <w:r>
        <w:t xml:space="preserve">Text proposal for </w:t>
      </w:r>
      <w:r w:rsidR="00680FE2">
        <w:rPr>
          <w:rFonts w:hint="eastAsia"/>
        </w:rPr>
        <w:t>7.3.1.2.2</w:t>
      </w:r>
      <w:r w:rsidR="00680FE2">
        <w:t xml:space="preserve"> of </w:t>
      </w:r>
      <w:r w:rsidR="003D4098">
        <w:t>TS38.212</w:t>
      </w:r>
    </w:p>
    <w:p w14:paraId="3BC9304B" w14:textId="6F18C0C0" w:rsidR="003A7EF3" w:rsidRDefault="00F66BCF">
      <w:pPr>
        <w:pStyle w:val="Reference"/>
        <w:numPr>
          <w:ilvl w:val="0"/>
          <w:numId w:val="0"/>
        </w:numPr>
      </w:pPr>
      <w:r>
        <w:t>[…]</w:t>
      </w:r>
    </w:p>
    <w:p w14:paraId="7EE4C3CC" w14:textId="77777777" w:rsidR="00F66BCF" w:rsidRPr="001C415D" w:rsidRDefault="00F66BCF" w:rsidP="00F66BCF">
      <w:pPr>
        <w:ind w:firstLine="284"/>
      </w:pPr>
      <w:r>
        <w:rPr>
          <w:rFonts w:hint="eastAsia"/>
        </w:rPr>
        <w:t>F</w:t>
      </w:r>
      <w:r>
        <w:t xml:space="preserve">or transport block 1: </w:t>
      </w:r>
    </w:p>
    <w:p w14:paraId="29386F88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</w:t>
      </w:r>
      <w:proofErr w:type="spellStart"/>
      <w:r>
        <w:t>Subclause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proofErr w:type="spellEnd"/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751B8926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3C69615A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</w:t>
      </w:r>
      <w:proofErr w:type="spellStart"/>
      <w:r>
        <w:t>Subclause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proofErr w:type="spellEnd"/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31C89EED" w14:textId="77777777" w:rsidR="00F66BCF" w:rsidRPr="001C415D" w:rsidRDefault="00F66BCF" w:rsidP="00F66BCF">
      <w:pPr>
        <w:ind w:firstLine="284"/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</w:rPr>
        <w:t>2</w:t>
      </w:r>
      <w:r>
        <w:t xml:space="preserve">: </w:t>
      </w:r>
    </w:p>
    <w:p w14:paraId="7885ACC8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</w:t>
      </w:r>
      <w:proofErr w:type="spellStart"/>
      <w:r>
        <w:t>Subclause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proofErr w:type="spellEnd"/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3B4267D2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7D95C42B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</w:t>
      </w:r>
      <w:proofErr w:type="spellStart"/>
      <w:r>
        <w:t>Subclause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proofErr w:type="spellEnd"/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7593A080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14:paraId="3B814A82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14:paraId="6A142861" w14:textId="77777777" w:rsidR="00F66BCF" w:rsidRDefault="00F66BCF" w:rsidP="00F66BC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4 bits if 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14:paraId="225DF233" w14:textId="77777777" w:rsidR="00F66BCF" w:rsidRDefault="00F66BCF" w:rsidP="00F66BC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14:paraId="092143A8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</w:t>
      </w:r>
      <w:proofErr w:type="spellStart"/>
      <w:r>
        <w:t>Subclause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14:paraId="5C2D2F30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 [5, TS38.213]</w:t>
      </w:r>
    </w:p>
    <w:p w14:paraId="4C783641" w14:textId="77777777" w:rsidR="00F66BCF" w:rsidRPr="007535D8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</w:t>
      </w:r>
      <w:proofErr w:type="spellStart"/>
      <w:r>
        <w:rPr>
          <w:rFonts w:hint="eastAsia"/>
          <w:lang w:eastAsia="zh-CN"/>
        </w:rPr>
        <w:t>HARQ_feedback</w:t>
      </w:r>
      <w:proofErr w:type="spellEnd"/>
      <w:r>
        <w:rPr>
          <w:rFonts w:hint="eastAsia"/>
          <w:lang w:eastAsia="zh-CN"/>
        </w:rPr>
        <w:t xml:space="preserve">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 [5, TS38.213]</w:t>
      </w:r>
    </w:p>
    <w:p w14:paraId="3AC63215" w14:textId="77777777" w:rsidR="00F66BCF" w:rsidRPr="007B121D" w:rsidRDefault="00F66BCF" w:rsidP="00F66BCF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</w:p>
    <w:p w14:paraId="607C1AA1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proofErr w:type="spellStart"/>
      <w:r w:rsidRPr="00441CA6">
        <w:rPr>
          <w:i/>
        </w:rPr>
        <w:t>tci-PresentInDCI</w:t>
      </w:r>
      <w:proofErr w:type="spellEnd"/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 [6, TS38.214].</w:t>
      </w:r>
    </w:p>
    <w:p w14:paraId="14168BE0" w14:textId="77777777" w:rsidR="00F66BCF" w:rsidRDefault="00F66BCF" w:rsidP="00F66BC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5.</w:t>
      </w:r>
    </w:p>
    <w:p w14:paraId="4000CDBE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</w:t>
      </w:r>
      <w:r>
        <w:t xml:space="preserve"> –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proofErr w:type="spellStart"/>
      <w:r w:rsidRPr="00DD5532">
        <w:rPr>
          <w:i/>
          <w:lang w:eastAsia="zh-CN"/>
        </w:rPr>
        <w:t>maxCodeBlockGroupsPerTransportBlock</w:t>
      </w:r>
      <w:proofErr w:type="spellEnd"/>
      <w:r>
        <w:rPr>
          <w:rFonts w:hint="eastAsia"/>
          <w:lang w:eastAsia="zh-CN"/>
        </w:rPr>
        <w:t xml:space="preserve"> for the PDSCH</w:t>
      </w:r>
      <w:r>
        <w:t>.</w:t>
      </w:r>
    </w:p>
    <w:p w14:paraId="79E1C2CB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t xml:space="preserve"> –</w:t>
      </w:r>
      <w:r>
        <w:rPr>
          <w:rFonts w:hint="eastAsia"/>
          <w:lang w:eastAsia="zh-CN"/>
        </w:rPr>
        <w:t>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proofErr w:type="spellStart"/>
      <w:r w:rsidRPr="005F26CB">
        <w:rPr>
          <w:i/>
        </w:rPr>
        <w:t>codeBlockGroupFlushIndicator</w:t>
      </w:r>
      <w:proofErr w:type="spellEnd"/>
      <w:r>
        <w:t>.</w:t>
      </w:r>
    </w:p>
    <w:p w14:paraId="64FADE9A" w14:textId="77777777" w:rsidR="00F66BCF" w:rsidRDefault="00F66BCF" w:rsidP="00F66BC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if </w:t>
      </w:r>
      <w:r w:rsidRPr="00432479">
        <w:t>transform precoding is enabled</w:t>
      </w:r>
    </w:p>
    <w:p w14:paraId="073AB9B4" w14:textId="6F51D721" w:rsidR="00F66BCF" w:rsidRPr="00550442" w:rsidRDefault="00550442" w:rsidP="00550442">
      <w:pPr>
        <w:spacing w:after="0"/>
        <w:rPr>
          <w:lang w:val="en-US" w:eastAsia="sv-SE"/>
        </w:rPr>
      </w:pPr>
      <w:r>
        <w:rPr>
          <w:color w:val="FF0000"/>
        </w:rPr>
        <w:t xml:space="preserve">In case the higher layer parameter </w:t>
      </w:r>
      <w:r w:rsidRPr="00550442">
        <w:rPr>
          <w:i/>
          <w:color w:val="FF0000"/>
        </w:rPr>
        <w:t>Number-MCS-HARQ-DL-DCI</w:t>
      </w:r>
      <w:r>
        <w:rPr>
          <w:lang w:val="en-US" w:eastAsia="sv-SE"/>
        </w:rPr>
        <w:t xml:space="preserve"> </w:t>
      </w:r>
      <w:r w:rsidRPr="00550442">
        <w:rPr>
          <w:color w:val="FF0000"/>
          <w:lang w:val="en-US" w:eastAsia="sv-SE"/>
        </w:rPr>
        <w:t>i</w:t>
      </w:r>
      <w:r>
        <w:rPr>
          <w:color w:val="FF0000"/>
          <w:lang w:val="en-US"/>
        </w:rPr>
        <w:t xml:space="preserve">ndicates that two codeword transmission is enabled and </w:t>
      </w:r>
      <w:r>
        <w:rPr>
          <w:color w:val="FF0000"/>
        </w:rPr>
        <w:t>i</w:t>
      </w:r>
      <w:r w:rsidR="00F66BCF" w:rsidRPr="00992671">
        <w:rPr>
          <w:color w:val="FF0000"/>
        </w:rPr>
        <w:t xml:space="preserve">f both transport blocks are enabled, </w:t>
      </w:r>
      <w:r w:rsidR="00F66BCF">
        <w:rPr>
          <w:color w:val="FF0000"/>
        </w:rPr>
        <w:t>t</w:t>
      </w:r>
      <w:r w:rsidR="00F66BCF" w:rsidRPr="00992671">
        <w:rPr>
          <w:color w:val="FF0000"/>
        </w:rPr>
        <w:t xml:space="preserve">ransport block </w:t>
      </w:r>
      <w:r w:rsidR="00F66BCF">
        <w:rPr>
          <w:color w:val="FF0000"/>
        </w:rPr>
        <w:t xml:space="preserve">1 is mapped to codeword 0 and transport block 2 is mapped to codeword 1. </w:t>
      </w:r>
      <w:r w:rsidR="00F66BCF" w:rsidRPr="00992671">
        <w:rPr>
          <w:color w:val="FF0000"/>
        </w:rPr>
        <w:t xml:space="preserve">In case one of the transport blocks is disabled as specified in section </w:t>
      </w:r>
      <w:r w:rsidR="00803122">
        <w:rPr>
          <w:color w:val="FF0000"/>
        </w:rPr>
        <w:t>5.1.3.2</w:t>
      </w:r>
      <w:r w:rsidR="00F66BCF" w:rsidRPr="00992671">
        <w:rPr>
          <w:color w:val="FF0000"/>
        </w:rPr>
        <w:t xml:space="preserve"> of [</w:t>
      </w:r>
      <w:r w:rsidR="00803122">
        <w:rPr>
          <w:color w:val="FF0000"/>
        </w:rPr>
        <w:t>TS38.214</w:t>
      </w:r>
      <w:r w:rsidR="00F66BCF" w:rsidRPr="00992671">
        <w:rPr>
          <w:color w:val="FF0000"/>
        </w:rPr>
        <w:t xml:space="preserve">], the transport block to codeword mapping is specified according to Table </w:t>
      </w:r>
      <w:r w:rsidR="00F66BCF">
        <w:rPr>
          <w:color w:val="FF0000"/>
        </w:rPr>
        <w:t>X1</w:t>
      </w:r>
    </w:p>
    <w:p w14:paraId="72F2D640" w14:textId="77777777" w:rsidR="00F66BCF" w:rsidRPr="00992671" w:rsidRDefault="00F66BCF" w:rsidP="00F66BCF">
      <w:pPr>
        <w:pStyle w:val="TH"/>
        <w:rPr>
          <w:color w:val="FF0000"/>
        </w:rPr>
      </w:pPr>
      <w:r w:rsidRPr="00992671">
        <w:rPr>
          <w:color w:val="FF0000"/>
        </w:rPr>
        <w:t xml:space="preserve">Table </w:t>
      </w:r>
      <w:r>
        <w:rPr>
          <w:color w:val="FF0000"/>
        </w:rPr>
        <w:t>X1</w:t>
      </w:r>
      <w:r w:rsidRPr="00992671">
        <w:rPr>
          <w:color w:val="FF0000"/>
        </w:rPr>
        <w:t>: Transport block to codeword mapping</w:t>
      </w:r>
      <w:r w:rsidRPr="00992671">
        <w:rPr>
          <w:color w:val="FF0000"/>
        </w:rPr>
        <w:br/>
        <w:t>(one transport block enabled).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547"/>
        <w:gridCol w:w="1547"/>
        <w:gridCol w:w="1630"/>
      </w:tblGrid>
      <w:tr w:rsidR="00F66BCF" w:rsidRPr="00992671" w14:paraId="3661A4FA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475D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transport block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D32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transport block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6560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codeword 0</w:t>
            </w:r>
            <w:r w:rsidRPr="00992671">
              <w:rPr>
                <w:color w:val="FF0000"/>
              </w:rPr>
              <w:br/>
              <w:t>(enabled)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0ACA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codeword 1</w:t>
            </w:r>
            <w:r w:rsidRPr="00992671">
              <w:rPr>
                <w:color w:val="FF0000"/>
              </w:rPr>
              <w:br/>
              <w:t>(disabled)</w:t>
            </w:r>
          </w:p>
        </w:tc>
      </w:tr>
      <w:tr w:rsidR="00F66BCF" w:rsidRPr="00992671" w14:paraId="2EE72B0C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CA22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66DA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6D45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transport block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D31F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  <w:tr w:rsidR="00F66BCF" w:rsidRPr="00992671" w14:paraId="21A4FCCB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3C94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F613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F791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transport block 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4626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</w:tbl>
    <w:p w14:paraId="4ACB0AE2" w14:textId="5CA6BBC2" w:rsidR="00803122" w:rsidRDefault="00803122">
      <w:pPr>
        <w:pStyle w:val="Reference"/>
        <w:numPr>
          <w:ilvl w:val="0"/>
          <w:numId w:val="0"/>
        </w:numPr>
      </w:pPr>
      <w:bookmarkStart w:id="0" w:name="_GoBack"/>
      <w:bookmarkEnd w:id="0"/>
    </w:p>
    <w:p w14:paraId="4809A7C1" w14:textId="0859F0F0" w:rsidR="00803122" w:rsidRDefault="00803122" w:rsidP="00550442">
      <w:pPr>
        <w:pStyle w:val="Heading2"/>
      </w:pPr>
      <w:r>
        <w:t xml:space="preserve">Text proposal for </w:t>
      </w:r>
      <w:r w:rsidRPr="0048482F">
        <w:rPr>
          <w:color w:val="000000"/>
        </w:rPr>
        <w:t>5.1.3.2</w:t>
      </w:r>
      <w:r>
        <w:rPr>
          <w:color w:val="000000"/>
        </w:rPr>
        <w:t xml:space="preserve"> </w:t>
      </w:r>
      <w:r>
        <w:t>of TS38.214</w:t>
      </w:r>
    </w:p>
    <w:p w14:paraId="70569837" w14:textId="3CE655E9" w:rsidR="00803122" w:rsidRPr="00651CAB" w:rsidRDefault="00550442" w:rsidP="00803122">
      <w:pPr>
        <w:rPr>
          <w:color w:val="FF0000"/>
          <w:lang w:val="en-US" w:eastAsia="sv-FI"/>
        </w:rPr>
      </w:pPr>
      <w:r>
        <w:rPr>
          <w:color w:val="FF0000"/>
        </w:rPr>
        <w:t xml:space="preserve">In case the higher layer parameter </w:t>
      </w:r>
      <w:r w:rsidRPr="00305AB9">
        <w:rPr>
          <w:i/>
          <w:color w:val="FF0000"/>
        </w:rPr>
        <w:t>Number-MCS-HARQ-DL-DCI</w:t>
      </w:r>
      <w:r>
        <w:rPr>
          <w:lang w:val="en-US" w:eastAsia="sv-SE"/>
        </w:rPr>
        <w:t xml:space="preserve"> i</w:t>
      </w:r>
      <w:r>
        <w:rPr>
          <w:color w:val="FF0000"/>
          <w:lang w:val="en-US"/>
        </w:rPr>
        <w:t>ndicates that two codeword transmission is enabled, then a transport block is disabled by</w:t>
      </w:r>
      <w:r w:rsidR="00803122">
        <w:rPr>
          <w:color w:val="FF0000"/>
          <w:lang w:val="en-US"/>
        </w:rPr>
        <w:t xml:space="preserve"> DCI format 1_1 if </w:t>
      </w:r>
      <w:r w:rsidR="00803122">
        <w:rPr>
          <w:noProof/>
          <w:color w:val="FF0000"/>
          <w:position w:val="-10"/>
          <w:lang w:eastAsia="en-GB"/>
        </w:rPr>
        <w:drawing>
          <wp:inline distT="0" distB="0" distL="0" distR="0" wp14:anchorId="451A7AC1" wp14:editId="23E412DC">
            <wp:extent cx="4572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3122">
        <w:rPr>
          <w:color w:val="FF0000"/>
          <w:lang w:val="en-US"/>
        </w:rPr>
        <w:t> and i</w:t>
      </w:r>
      <w:r w:rsidR="00803122" w:rsidRPr="00DE47A5">
        <w:rPr>
          <w:color w:val="FF0000"/>
          <w:lang w:val="en-US"/>
        </w:rPr>
        <w:t xml:space="preserve">f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id</m:t>
            </m:r>
          </m:sub>
        </m:sSub>
        <m:r>
          <w:rPr>
            <w:rFonts w:ascii="Cambria Math" w:hAnsi="Cambria Math"/>
            <w:color w:val="FF0000"/>
          </w:rPr>
          <m:t>=1</m:t>
        </m:r>
      </m:oMath>
      <w:r w:rsidR="00DE47A5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for the corresponding transport block, </w:t>
      </w:r>
      <w:r w:rsidR="00803122">
        <w:rPr>
          <w:color w:val="FF0000"/>
          <w:lang w:val="en-US"/>
        </w:rPr>
        <w:t>otherwise the transport block is enabled.</w:t>
      </w:r>
    </w:p>
    <w:p w14:paraId="519633E6" w14:textId="77777777" w:rsidR="00803122" w:rsidRPr="0048482F" w:rsidRDefault="00803122" w:rsidP="00803122">
      <w:pPr>
        <w:rPr>
          <w:color w:val="000000"/>
        </w:rPr>
      </w:pPr>
      <w:r w:rsidRPr="0048482F">
        <w:rPr>
          <w:color w:val="000000"/>
        </w:rPr>
        <w:t xml:space="preserve">For the PDSCH assigned by a PDCCH with DCI format 1_0/1_1 with CRC scrambled by C-RNTI, </w:t>
      </w:r>
    </w:p>
    <w:p w14:paraId="0A51EE47" w14:textId="566500F1" w:rsidR="00803122" w:rsidRPr="0048482F" w:rsidRDefault="00803122" w:rsidP="00803122">
      <w:pPr>
        <w:rPr>
          <w:color w:val="000000"/>
        </w:rPr>
      </w:pP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MCS-Table-PDSCH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is configured and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1219" w:dyaOrig="300" w14:anchorId="37BE0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60.75pt;height:15pt" o:ole="">
            <v:imagedata r:id="rId14" o:title=""/>
          </v:shape>
          <o:OLEObject Type="Embed" ProgID="Equation.3" ShapeID="_x0000_i1041" DrawAspect="Content" ObjectID="_1577297079" r:id="rId15"/>
        </w:object>
      </w:r>
      <w:r w:rsidRPr="0048482F">
        <w:rPr>
          <w:color w:val="000000"/>
        </w:rPr>
        <w:t xml:space="preserve"> </w:t>
      </w:r>
      <w:r w:rsidRPr="0048482F">
        <w:rPr>
          <w:i/>
          <w:color w:val="000000"/>
        </w:rPr>
        <w:fldChar w:fldCharType="begin"/>
      </w:r>
      <w:r w:rsidRPr="0048482F">
        <w:rPr>
          <w:i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  <w:color w:val="000000"/>
        </w:rPr>
        <w:instrText xml:space="preserve"> </w:instrText>
      </w:r>
      <w:r w:rsidRPr="0048482F">
        <w:rPr>
          <w:i/>
          <w:color w:val="000000"/>
        </w:rPr>
        <w:fldChar w:fldCharType="end"/>
      </w:r>
      <w:r w:rsidRPr="0048482F">
        <w:rPr>
          <w:i/>
          <w:color w:val="000000"/>
        </w:rPr>
        <w:t>,</w:t>
      </w:r>
      <w:r w:rsidRPr="0048482F">
        <w:rPr>
          <w:color w:val="000000"/>
        </w:rPr>
        <w:t xml:space="preserve"> or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the higher layer parameter </w:t>
      </w:r>
      <w:r w:rsidRPr="0048482F">
        <w:rPr>
          <w:i/>
          <w:color w:val="000000"/>
        </w:rPr>
        <w:t xml:space="preserve">MCS-Table-PDSCH </w:t>
      </w:r>
      <w:r w:rsidRPr="0048482F">
        <w:rPr>
          <w:color w:val="000000"/>
        </w:rPr>
        <w:t xml:space="preserve">is not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 xml:space="preserve"> configured and </w:t>
      </w:r>
      <w:r w:rsidRPr="0048482F">
        <w:rPr>
          <w:color w:val="000000"/>
          <w:position w:val="-10"/>
        </w:rPr>
        <w:object w:dxaOrig="1200" w:dyaOrig="300" w14:anchorId="622922C6">
          <v:shape id="_x0000_i1042" type="#_x0000_t75" style="width:60pt;height:15pt" o:ole="">
            <v:imagedata r:id="rId16" o:title=""/>
          </v:shape>
          <o:OLEObject Type="Embed" ProgID="Equation.3" ShapeID="_x0000_i1042" DrawAspect="Content" ObjectID="_1577297080" r:id="rId17"/>
        </w:object>
      </w:r>
      <w:r w:rsidRPr="0048482F">
        <w:rPr>
          <w:color w:val="000000"/>
        </w:rPr>
        <w:t xml:space="preserve"> </w:t>
      </w:r>
      <w:r w:rsidRPr="0048482F">
        <w:rPr>
          <w:color w:val="000000"/>
        </w:rPr>
        <w:fldChar w:fldCharType="begin"/>
      </w:r>
      <w:r w:rsidRPr="0048482F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rPr>
          <w:color w:val="000000"/>
        </w:rPr>
        <w:instrText xml:space="preserve"> </w:instrText>
      </w:r>
      <w:r w:rsidRPr="0048482F">
        <w:rPr>
          <w:color w:val="000000"/>
        </w:rPr>
        <w:fldChar w:fldCharType="end"/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the UE shall</w:t>
      </w:r>
      <w:r w:rsidRPr="00550442">
        <w:rPr>
          <w:color w:val="FF0000"/>
        </w:rPr>
        <w:t xml:space="preserve">, </w:t>
      </w:r>
      <w:r w:rsidRPr="00C47FFE">
        <w:rPr>
          <w:rFonts w:eastAsia="Batang" w:hint="eastAsia"/>
          <w:color w:val="FF0000"/>
        </w:rPr>
        <w:t xml:space="preserve">except if the transport block is disabled </w:t>
      </w:r>
      <w:r w:rsidRPr="00C47FFE">
        <w:rPr>
          <w:rFonts w:eastAsia="Batang"/>
          <w:color w:val="FF0000"/>
        </w:rPr>
        <w:t>in DCI format</w:t>
      </w:r>
      <w:r>
        <w:rPr>
          <w:rFonts w:eastAsia="Batang"/>
          <w:color w:val="FF0000"/>
        </w:rPr>
        <w:t xml:space="preserve"> 1_1,</w:t>
      </w:r>
      <w:r w:rsidRPr="0048482F">
        <w:rPr>
          <w:color w:val="000000"/>
        </w:rPr>
        <w:t xml:space="preserve"> first determine the TBS</w:t>
      </w:r>
      <w:r w:rsidRPr="0048482F">
        <w:rPr>
          <w:rFonts w:eastAsia="Batang"/>
          <w:color w:val="000000"/>
          <w:lang w:eastAsia="ko-KR"/>
        </w:rPr>
        <w:t xml:space="preserve"> as specified below</w:t>
      </w:r>
      <w:r w:rsidRPr="0048482F">
        <w:rPr>
          <w:color w:val="000000"/>
        </w:rPr>
        <w:t>:</w:t>
      </w:r>
    </w:p>
    <w:p w14:paraId="6C2B1A11" w14:textId="4360119C" w:rsidR="00803122" w:rsidRDefault="00803122" w:rsidP="00550442">
      <w:pPr>
        <w:pStyle w:val="B1"/>
        <w:ind w:left="0" w:firstLine="0"/>
        <w:rPr>
          <w:color w:val="000000"/>
        </w:rPr>
      </w:pPr>
      <w:r>
        <w:rPr>
          <w:lang w:eastAsia="ko-KR"/>
        </w:rPr>
        <w:t>[…]</w:t>
      </w:r>
    </w:p>
    <w:p w14:paraId="2AB1E96C" w14:textId="198C6F09" w:rsidR="00803122" w:rsidRDefault="00803122">
      <w:pPr>
        <w:pStyle w:val="Reference"/>
        <w:numPr>
          <w:ilvl w:val="0"/>
          <w:numId w:val="0"/>
        </w:numPr>
      </w:pPr>
    </w:p>
    <w:p w14:paraId="399FC250" w14:textId="77777777" w:rsidR="00012B1E" w:rsidRDefault="00012B1E" w:rsidP="00012B1E">
      <w:pPr>
        <w:pStyle w:val="Heading1"/>
      </w:pPr>
      <w:r>
        <w:t>Issues related to data scrambling</w:t>
      </w:r>
    </w:p>
    <w:p w14:paraId="40EE4656" w14:textId="77777777" w:rsidR="00012B1E" w:rsidRPr="00DB7696" w:rsidRDefault="00012B1E" w:rsidP="00012B1E">
      <w:pPr>
        <w:rPr>
          <w:lang w:val="en-US"/>
        </w:rPr>
      </w:pPr>
      <w:bookmarkStart w:id="1" w:name="_Toc503266417"/>
      <w:bookmarkEnd w:id="1"/>
      <w:r>
        <w:t xml:space="preserve">In TS 38.211, the data scrambling depends on RNTI but there is a missing reference to which RNTI is assumed. In addition, </w:t>
      </w:r>
      <w:r w:rsidRPr="008D2BA4">
        <w:rPr>
          <w:lang w:val="en-US"/>
        </w:rPr>
        <w:t xml:space="preserve">The </w:t>
      </w:r>
      <w:proofErr w:type="spellStart"/>
      <w:r w:rsidRPr="008D2BA4">
        <w:rPr>
          <w:lang w:val="en-US"/>
        </w:rPr>
        <w:t>n</w:t>
      </w:r>
      <w:r w:rsidRPr="008D2BA4">
        <w:rPr>
          <w:vertAlign w:val="subscript"/>
          <w:lang w:val="en-US"/>
        </w:rPr>
        <w:t>ID</w:t>
      </w:r>
      <w:proofErr w:type="spellEnd"/>
      <w:r w:rsidRPr="008D2BA4">
        <w:rPr>
          <w:lang w:val="en-US"/>
        </w:rPr>
        <w:t xml:space="preserve"> in the scrambling seed should equal the configured value only for some RNTIs (the C-RNTI and other RNTIs unique to a UE like the </w:t>
      </w:r>
      <w:r>
        <w:rPr>
          <w:lang w:val="en-US"/>
        </w:rPr>
        <w:t>CS</w:t>
      </w:r>
      <w:r w:rsidRPr="008D2BA4">
        <w:rPr>
          <w:lang w:val="en-US"/>
        </w:rPr>
        <w:t>-</w:t>
      </w:r>
      <w:proofErr w:type="gramStart"/>
      <w:r w:rsidRPr="008D2BA4">
        <w:rPr>
          <w:lang w:val="en-US"/>
        </w:rPr>
        <w:t>RNTI )</w:t>
      </w:r>
      <w:proofErr w:type="gramEnd"/>
      <w:r w:rsidRPr="008D2BA4">
        <w:rPr>
          <w:lang w:val="en-US"/>
        </w:rPr>
        <w:t xml:space="preserve"> but not for other RNTIs common to multiple UEs (e.g. SI-RNTI, P-RNTI). </w:t>
      </w:r>
      <w:r>
        <w:t xml:space="preserve"> </w:t>
      </w:r>
    </w:p>
    <w:p w14:paraId="100D31D4" w14:textId="77777777" w:rsidR="00012B1E" w:rsidRDefault="00012B1E" w:rsidP="00012B1E">
      <w:pPr>
        <w:pStyle w:val="Heading2"/>
      </w:pPr>
      <w:r>
        <w:t>Text proposal for DL (Section 7.3.1.1)</w:t>
      </w:r>
    </w:p>
    <w:p w14:paraId="653D4AA9" w14:textId="77777777" w:rsidR="00012B1E" w:rsidRDefault="00012B1E" w:rsidP="00012B1E">
      <w:r>
        <w:t xml:space="preserve">Up to two codewords can be transmitted, </w:t>
      </w:r>
      <w:r w:rsidRPr="009F6250">
        <w:rPr>
          <w:position w:val="-10"/>
        </w:rPr>
        <w:object w:dxaOrig="700" w:dyaOrig="300" w14:anchorId="1A838BB9">
          <v:shape id="_x0000_i1070" type="#_x0000_t75" style="width:35.25pt;height:15pt" o:ole="">
            <v:imagedata r:id="rId18" o:title=""/>
          </v:shape>
          <o:OLEObject Type="Embed" ProgID="Equation.3" ShapeID="_x0000_i1070" DrawAspect="Content" ObjectID="_1577297081" r:id="rId19"/>
        </w:object>
      </w:r>
      <w:r>
        <w:t xml:space="preserve">. In case of single-codeword transmission, </w:t>
      </w:r>
      <w:r w:rsidRPr="009F6250">
        <w:rPr>
          <w:position w:val="-10"/>
        </w:rPr>
        <w:object w:dxaOrig="480" w:dyaOrig="279" w14:anchorId="4393F520">
          <v:shape id="_x0000_i1071" type="#_x0000_t75" style="width:24pt;height:14.25pt" o:ole="">
            <v:imagedata r:id="rId20" o:title=""/>
          </v:shape>
          <o:OLEObject Type="Embed" ProgID="Equation.3" ShapeID="_x0000_i1071" DrawAspect="Content" ObjectID="_1577297082" r:id="rId21"/>
        </w:object>
      </w:r>
      <w:r>
        <w:t>.</w:t>
      </w:r>
    </w:p>
    <w:p w14:paraId="7B661B85" w14:textId="77777777" w:rsidR="00012B1E" w:rsidRDefault="00012B1E" w:rsidP="00012B1E">
      <w:r>
        <w:lastRenderedPageBreak/>
        <w:t xml:space="preserve">For each codeword </w:t>
      </w:r>
      <w:r w:rsidRPr="009F6250">
        <w:rPr>
          <w:position w:val="-10"/>
        </w:rPr>
        <w:object w:dxaOrig="180" w:dyaOrig="240" w14:anchorId="1E2F99F4">
          <v:shape id="_x0000_i1072" type="#_x0000_t75" style="width:9pt;height:12pt" o:ole="">
            <v:imagedata r:id="rId22" o:title=""/>
          </v:shape>
          <o:OLEObject Type="Embed" ProgID="Equation.3" ShapeID="_x0000_i1072" DrawAspect="Content" ObjectID="_1577297083" r:id="rId23"/>
        </w:object>
      </w:r>
      <w:r>
        <w:t>, the UE shall assume t</w:t>
      </w:r>
      <w:r w:rsidRPr="00C12953">
        <w:t xml:space="preserve">he block of bits </w:t>
      </w:r>
      <w:r w:rsidRPr="0054108D">
        <w:rPr>
          <w:position w:val="-12"/>
        </w:rPr>
        <w:object w:dxaOrig="2020" w:dyaOrig="360" w14:anchorId="2331EA80">
          <v:shape id="_x0000_i1073" type="#_x0000_t75" style="width:101.25pt;height:18pt" o:ole="">
            <v:imagedata r:id="rId24" o:title=""/>
          </v:shape>
          <o:OLEObject Type="Embed" ProgID="Equation.3" ShapeID="_x0000_i1073" DrawAspect="Content" ObjectID="_1577297084" r:id="rId25"/>
        </w:object>
      </w:r>
      <w:r>
        <w:t xml:space="preserve">, where </w:t>
      </w:r>
      <w:r w:rsidRPr="0054108D">
        <w:rPr>
          <w:position w:val="-12"/>
        </w:rPr>
        <w:object w:dxaOrig="480" w:dyaOrig="360" w14:anchorId="4CFE0791">
          <v:shape id="_x0000_i1074" type="#_x0000_t75" style="width:24pt;height:18pt" o:ole="">
            <v:imagedata r:id="rId26" o:title=""/>
          </v:shape>
          <o:OLEObject Type="Embed" ProgID="Equation.3" ShapeID="_x0000_i1074" DrawAspect="Content" ObjectID="_1577297085" r:id="rId27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 w14:anchorId="48752210">
          <v:shape id="_x0000_i1075" type="#_x0000_t75" style="width:9pt;height:12pt" o:ole="">
            <v:imagedata r:id="rId22" o:title=""/>
          </v:shape>
          <o:OLEObject Type="Embed" ProgID="Equation.3" ShapeID="_x0000_i1075" DrawAspect="Content" ObjectID="_1577297086" r:id="rId28"/>
        </w:object>
      </w:r>
      <w:r w:rsidRPr="00C12953">
        <w:t xml:space="preserve"> transmitted on the physical channel</w:t>
      </w:r>
      <w:r>
        <w:t>,</w:t>
      </w:r>
      <w:r w:rsidRPr="00C12953">
        <w:t xml:space="preserve"> </w:t>
      </w:r>
      <w:r>
        <w:t>are</w:t>
      </w:r>
      <w:r w:rsidRPr="00C12953">
        <w:t xml:space="preserve">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 w14:anchorId="50A8983A">
          <v:shape id="_x0000_i1076" type="#_x0000_t75" style="width:102pt;height:18pt" o:ole="">
            <v:imagedata r:id="rId29" o:title=""/>
          </v:shape>
          <o:OLEObject Type="Embed" ProgID="Equation.3" ShapeID="_x0000_i1076" DrawAspect="Content" ObjectID="_1577297087" r:id="rId30"/>
        </w:object>
      </w:r>
      <w:r>
        <w:t>according to</w:t>
      </w:r>
    </w:p>
    <w:p w14:paraId="173AAD43" w14:textId="77777777" w:rsidR="00012B1E" w:rsidRDefault="00012B1E" w:rsidP="00012B1E">
      <w:pPr>
        <w:pStyle w:val="EQ"/>
        <w:jc w:val="center"/>
      </w:pPr>
      <w:r w:rsidRPr="0085468C">
        <w:rPr>
          <w:position w:val="-10"/>
        </w:rPr>
        <w:object w:dxaOrig="2620" w:dyaOrig="340" w14:anchorId="6EE4CFCB">
          <v:shape id="_x0000_i1077" type="#_x0000_t75" style="width:131.25pt;height:17.25pt" o:ole="">
            <v:imagedata r:id="rId31" o:title=""/>
          </v:shape>
          <o:OLEObject Type="Embed" ProgID="Equation.3" ShapeID="_x0000_i1077" DrawAspect="Content" ObjectID="_1577297088" r:id="rId32"/>
        </w:object>
      </w:r>
    </w:p>
    <w:p w14:paraId="4115A534" w14:textId="77777777" w:rsidR="00012B1E" w:rsidRDefault="00012B1E" w:rsidP="00012B1E">
      <w:r>
        <w:t xml:space="preserve">where the scrambling sequence </w:t>
      </w:r>
      <w:r w:rsidRPr="001B0DE7">
        <w:rPr>
          <w:position w:val="-10"/>
        </w:rPr>
        <w:object w:dxaOrig="580" w:dyaOrig="340" w14:anchorId="5B04A012">
          <v:shape id="_x0000_i1078" type="#_x0000_t75" style="width:29.25pt;height:17.25pt" o:ole="">
            <v:imagedata r:id="rId33" o:title=""/>
          </v:shape>
          <o:OLEObject Type="Embed" ProgID="Equation.3" ShapeID="_x0000_i1078" DrawAspect="Content" ObjectID="_1577297089" r:id="rId34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</w:t>
      </w:r>
    </w:p>
    <w:p w14:paraId="766F88C4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2480" w:dyaOrig="340" w14:anchorId="5B7DC028">
          <v:shape id="_x0000_i1079" type="#_x0000_t75" style="width:123.75pt;height:17.25pt" o:ole="">
            <v:imagedata r:id="rId35" o:title=""/>
          </v:shape>
          <o:OLEObject Type="Embed" ProgID="Equation.3" ShapeID="_x0000_i1079" DrawAspect="Content" ObjectID="_1577297090" r:id="rId36"/>
        </w:object>
      </w:r>
    </w:p>
    <w:p w14:paraId="2FDEAEFB" w14:textId="77777777" w:rsidR="00012B1E" w:rsidRDefault="00012B1E" w:rsidP="00012B1E">
      <w:r>
        <w:t>where</w:t>
      </w:r>
    </w:p>
    <w:p w14:paraId="0CEB9CB1" w14:textId="77777777" w:rsidR="00012B1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0241B4C6">
          <v:shape id="_x0000_i1080" type="#_x0000_t75" style="width:75pt;height:15pt" o:ole="">
            <v:imagedata r:id="rId37" o:title=""/>
          </v:shape>
          <o:OLEObject Type="Embed" ProgID="Equation.3" ShapeID="_x0000_i1080" DrawAspect="Content" ObjectID="_1577297091" r:id="rId38"/>
        </w:object>
      </w:r>
      <w:r>
        <w:t xml:space="preserve"> equals the higher-layer parameter </w:t>
      </w:r>
      <w:r w:rsidRPr="00E941B7">
        <w:rPr>
          <w:i/>
        </w:rPr>
        <w:t>Data-scrambling-Identity</w:t>
      </w:r>
      <w:r>
        <w:t xml:space="preserve"> if configured</w:t>
      </w:r>
      <w:r w:rsidRPr="008D2BA4">
        <w:rPr>
          <w:color w:val="FF0000"/>
        </w:rPr>
        <w:t xml:space="preserve"> </w:t>
      </w:r>
      <w:r w:rsidRPr="00B4666C">
        <w:rPr>
          <w:color w:val="FF0000"/>
        </w:rPr>
        <w:t>and the RNTI equals the C-RNTI</w:t>
      </w:r>
      <w:r>
        <w:t>,</w:t>
      </w:r>
    </w:p>
    <w:p w14:paraId="45E6ED0B" w14:textId="77777777" w:rsidR="00012B1E" w:rsidRDefault="00012B1E" w:rsidP="00012B1E">
      <w:pPr>
        <w:pStyle w:val="B1"/>
        <w:ind w:left="0" w:firstLine="0"/>
      </w:pPr>
    </w:p>
    <w:p w14:paraId="4720A86C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2DC0B52C">
          <v:shape id="_x0000_i1081" type="#_x0000_t75" style="width:47.25pt;height:17.25pt" o:ole="">
            <v:imagedata r:id="rId39" o:title=""/>
          </v:shape>
          <o:OLEObject Type="Embed" ProgID="Equation.3" ShapeID="_x0000_i1081" DrawAspect="Content" ObjectID="_1577297092" r:id="rId40"/>
        </w:object>
      </w:r>
      <w:r>
        <w:t xml:space="preserve"> otherwise</w:t>
      </w:r>
    </w:p>
    <w:p w14:paraId="4AEA0084" w14:textId="77777777" w:rsidR="00012B1E" w:rsidRPr="00012B1E" w:rsidRDefault="00012B1E" w:rsidP="00012B1E">
      <w:pPr>
        <w:rPr>
          <w:color w:val="FF0000"/>
          <w:lang w:val="en-US" w:eastAsia="sv-SE"/>
        </w:rPr>
      </w:pPr>
      <w:r w:rsidRPr="00012B1E">
        <w:rPr>
          <w:color w:val="FF0000"/>
          <w:lang w:val="en-US"/>
        </w:rPr>
        <w:t xml:space="preserve">and where </w:t>
      </w:r>
      <w:r w:rsidRPr="00012B1E">
        <w:rPr>
          <w:noProof/>
          <w:color w:val="FF0000"/>
          <w:position w:val="-10"/>
          <w:lang w:eastAsia="en-US"/>
        </w:rPr>
        <w:drawing>
          <wp:inline distT="0" distB="0" distL="0" distR="0" wp14:anchorId="13141AC1" wp14:editId="05531424">
            <wp:extent cx="333375" cy="190500"/>
            <wp:effectExtent l="0" t="0" r="9525" b="0"/>
            <wp:docPr id="1" name="Picture 1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B1E">
        <w:rPr>
          <w:color w:val="FF0000"/>
          <w:lang w:val="en-US"/>
        </w:rPr>
        <w:t xml:space="preserve"> corresponds to the RNTI associated with the PDSCH transmission as described in clause 5.1 3GPP TS 38.214 [6]. </w:t>
      </w:r>
    </w:p>
    <w:p w14:paraId="0E229429" w14:textId="77777777" w:rsidR="00012B1E" w:rsidRPr="00DB7696" w:rsidRDefault="00012B1E" w:rsidP="00012B1E">
      <w:pPr>
        <w:rPr>
          <w:lang w:val="en-US"/>
        </w:rPr>
      </w:pPr>
    </w:p>
    <w:p w14:paraId="5F9A91F4" w14:textId="77777777" w:rsidR="00012B1E" w:rsidRPr="00790B99" w:rsidRDefault="00012B1E" w:rsidP="00012B1E">
      <w:pPr>
        <w:pStyle w:val="BodyText"/>
        <w:rPr>
          <w:b/>
          <w:bCs/>
        </w:rPr>
      </w:pPr>
    </w:p>
    <w:p w14:paraId="47DE2C29" w14:textId="77777777" w:rsidR="00012B1E" w:rsidRDefault="00012B1E" w:rsidP="00012B1E">
      <w:pPr>
        <w:pStyle w:val="Heading2"/>
      </w:pPr>
      <w:bookmarkStart w:id="2" w:name="_In-sequence_SDU_delivery"/>
      <w:bookmarkEnd w:id="2"/>
      <w:r>
        <w:t>Text proposal for UL (Section 6.3.1.1)</w:t>
      </w:r>
    </w:p>
    <w:p w14:paraId="3150F7AA" w14:textId="77777777" w:rsidR="00012B1E" w:rsidRPr="00DB7696" w:rsidRDefault="00012B1E" w:rsidP="00012B1E"/>
    <w:p w14:paraId="0A39F546" w14:textId="77777777" w:rsidR="00012B1E" w:rsidRDefault="00012B1E" w:rsidP="00012B1E">
      <w:pPr>
        <w:pStyle w:val="Reference"/>
        <w:numPr>
          <w:ilvl w:val="0"/>
          <w:numId w:val="0"/>
        </w:numPr>
      </w:pPr>
      <w:r>
        <w:t>[…]</w:t>
      </w:r>
    </w:p>
    <w:p w14:paraId="6C8340F7" w14:textId="77777777" w:rsidR="00012B1E" w:rsidRDefault="00012B1E" w:rsidP="00012B1E">
      <w:r w:rsidRPr="009A4018">
        <w:t xml:space="preserve">where </w:t>
      </w:r>
      <w:r>
        <w:t xml:space="preserve">x and y are tags defined in [4, TS38.212] and where the scrambling sequence </w:t>
      </w:r>
      <w:r w:rsidRPr="001B0DE7">
        <w:rPr>
          <w:position w:val="-10"/>
        </w:rPr>
        <w:object w:dxaOrig="580" w:dyaOrig="340" w14:anchorId="54F31707">
          <v:shape id="_x0000_i1082" type="#_x0000_t75" style="width:29.25pt;height:17.25pt" o:ole="">
            <v:imagedata r:id="rId33" o:title=""/>
          </v:shape>
          <o:OLEObject Type="Embed" ProgID="Equation.3" ShapeID="_x0000_i1082" DrawAspect="Content" ObjectID="_1577297093" r:id="rId43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 </w:t>
      </w:r>
    </w:p>
    <w:p w14:paraId="026028F6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1840" w:dyaOrig="340" w14:anchorId="0CC7414F">
          <v:shape id="_x0000_i1083" type="#_x0000_t75" style="width:92.25pt;height:17.25pt" o:ole="">
            <v:imagedata r:id="rId44" o:title=""/>
          </v:shape>
          <o:OLEObject Type="Embed" ProgID="Equation.3" ShapeID="_x0000_i1083" DrawAspect="Content" ObjectID="_1577297094" r:id="rId45"/>
        </w:object>
      </w:r>
    </w:p>
    <w:p w14:paraId="3E102821" w14:textId="77777777" w:rsidR="00012B1E" w:rsidRDefault="00012B1E" w:rsidP="00012B1E">
      <w:r>
        <w:t>where</w:t>
      </w:r>
    </w:p>
    <w:p w14:paraId="0CE04DC4" w14:textId="77777777" w:rsidR="00012B1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53213E67">
          <v:shape id="_x0000_i1084" type="#_x0000_t75" style="width:75pt;height:15pt" o:ole="">
            <v:imagedata r:id="rId37" o:title=""/>
          </v:shape>
          <o:OLEObject Type="Embed" ProgID="Equation.3" ShapeID="_x0000_i1084" DrawAspect="Content" ObjectID="_1577297095" r:id="rId46"/>
        </w:object>
      </w:r>
      <w:r>
        <w:t xml:space="preserve"> equals the higher-layer parameter </w:t>
      </w:r>
      <w:r w:rsidRPr="00E941B7">
        <w:rPr>
          <w:i/>
        </w:rPr>
        <w:t>Data-scrambling-Identity</w:t>
      </w:r>
      <w:r>
        <w:t xml:space="preserve"> if configured,</w:t>
      </w:r>
    </w:p>
    <w:p w14:paraId="1413FF2B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3D63D2EE">
          <v:shape id="_x0000_i1085" type="#_x0000_t75" style="width:47.25pt;height:17.25pt" o:ole="">
            <v:imagedata r:id="rId39" o:title=""/>
          </v:shape>
          <o:OLEObject Type="Embed" ProgID="Equation.3" ShapeID="_x0000_i1085" DrawAspect="Content" ObjectID="_1577297096" r:id="rId47"/>
        </w:object>
      </w:r>
      <w:r>
        <w:t xml:space="preserve"> otherwise</w:t>
      </w:r>
    </w:p>
    <w:p w14:paraId="5E30D97B" w14:textId="77777777" w:rsidR="00012B1E" w:rsidRPr="00012B1E" w:rsidRDefault="00012B1E" w:rsidP="00012B1E">
      <w:pPr>
        <w:rPr>
          <w:color w:val="FF0000"/>
          <w:lang w:val="en-US" w:eastAsia="sv-SE"/>
        </w:rPr>
      </w:pPr>
      <w:r w:rsidRPr="00012B1E">
        <w:rPr>
          <w:color w:val="FF0000"/>
          <w:lang w:val="en-US"/>
        </w:rPr>
        <w:t xml:space="preserve">and where </w:t>
      </w:r>
      <w:r w:rsidRPr="00012B1E">
        <w:rPr>
          <w:noProof/>
          <w:color w:val="FF0000"/>
          <w:position w:val="-10"/>
          <w:lang w:eastAsia="en-US"/>
        </w:rPr>
        <w:drawing>
          <wp:inline distT="0" distB="0" distL="0" distR="0" wp14:anchorId="5F385B21" wp14:editId="100CE7B8">
            <wp:extent cx="333375" cy="190500"/>
            <wp:effectExtent l="0" t="0" r="9525" b="0"/>
            <wp:docPr id="2" name="Picture 2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B1E">
        <w:rPr>
          <w:color w:val="FF0000"/>
          <w:lang w:val="en-US"/>
        </w:rPr>
        <w:t xml:space="preserve"> corresponds to the RNTI associated with the PUSCH transmission as described in clause 6.1 3GPP TS 38.214 [6]. </w:t>
      </w:r>
    </w:p>
    <w:p w14:paraId="3B8C6657" w14:textId="77777777" w:rsidR="00012B1E" w:rsidRPr="00012B1E" w:rsidRDefault="00012B1E">
      <w:pPr>
        <w:pStyle w:val="Reference"/>
        <w:numPr>
          <w:ilvl w:val="0"/>
          <w:numId w:val="0"/>
        </w:numPr>
        <w:rPr>
          <w:lang w:val="en-US"/>
        </w:rPr>
      </w:pPr>
    </w:p>
    <w:sectPr w:rsidR="00012B1E" w:rsidRPr="00012B1E" w:rsidSect="00C02A4C">
      <w:headerReference w:type="even" r:id="rId48"/>
      <w:footerReference w:type="default" r:id="rId4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73C57" w14:textId="77777777" w:rsidR="00C83B70" w:rsidRDefault="00C83B70">
      <w:r>
        <w:separator/>
      </w:r>
    </w:p>
  </w:endnote>
  <w:endnote w:type="continuationSeparator" w:id="0">
    <w:p w14:paraId="60686892" w14:textId="77777777" w:rsidR="00C83B70" w:rsidRDefault="00C8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59C4EF0A" w:rsidR="00AC4658" w:rsidRDefault="00AC46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5B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5BA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8406E" w14:textId="77777777" w:rsidR="00C83B70" w:rsidRDefault="00C83B70">
      <w:r>
        <w:separator/>
      </w:r>
    </w:p>
  </w:footnote>
  <w:footnote w:type="continuationSeparator" w:id="0">
    <w:p w14:paraId="7CEF0150" w14:textId="77777777" w:rsidR="00C83B70" w:rsidRDefault="00C83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C4658" w:rsidRDefault="00AC4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3"/>
  </w:num>
  <w:num w:numId="15">
    <w:abstractNumId w:val="15"/>
  </w:num>
  <w:num w:numId="16">
    <w:abstractNumId w:val="33"/>
  </w:num>
  <w:num w:numId="17">
    <w:abstractNumId w:val="28"/>
  </w:num>
  <w:num w:numId="18">
    <w:abstractNumId w:val="4"/>
  </w:num>
  <w:num w:numId="19">
    <w:abstractNumId w:val="32"/>
  </w:num>
  <w:num w:numId="20">
    <w:abstractNumId w:val="7"/>
  </w:num>
  <w:num w:numId="21">
    <w:abstractNumId w:val="26"/>
  </w:num>
  <w:num w:numId="22">
    <w:abstractNumId w:val="25"/>
  </w:num>
  <w:num w:numId="23">
    <w:abstractNumId w:val="9"/>
  </w:num>
  <w:num w:numId="24">
    <w:abstractNumId w:val="18"/>
  </w:num>
  <w:num w:numId="25">
    <w:abstractNumId w:val="31"/>
  </w:num>
  <w:num w:numId="26">
    <w:abstractNumId w:val="30"/>
  </w:num>
  <w:num w:numId="27">
    <w:abstractNumId w:val="29"/>
  </w:num>
  <w:num w:numId="28">
    <w:abstractNumId w:val="21"/>
  </w:num>
  <w:num w:numId="29">
    <w:abstractNumId w:val="5"/>
  </w:num>
  <w:num w:numId="30">
    <w:abstractNumId w:val="6"/>
  </w:num>
  <w:num w:numId="31">
    <w:abstractNumId w:val="8"/>
  </w:num>
  <w:num w:numId="32">
    <w:abstractNumId w:val="27"/>
  </w:num>
  <w:num w:numId="33">
    <w:abstractNumId w:val="34"/>
  </w:num>
  <w:num w:numId="34">
    <w:abstractNumId w:val="14"/>
  </w:num>
  <w:num w:numId="3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1559"/>
    <w:rsid w:val="002435B3"/>
    <w:rsid w:val="002451ED"/>
    <w:rsid w:val="002458EB"/>
    <w:rsid w:val="002465C9"/>
    <w:rsid w:val="00247E38"/>
    <w:rsid w:val="002500C8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17AA"/>
    <w:rsid w:val="00452CAC"/>
    <w:rsid w:val="00453967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image" Target="cid:image047.png@01D3895C.6F2A8350" TargetMode="External"/><Relationship Id="rId47" Type="http://schemas.openxmlformats.org/officeDocument/2006/relationships/oleObject" Target="embeddings/oleObject18.bin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5.bin"/><Relationship Id="rId48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512533-0576-4467-B6F0-7C9E4F65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3</Pages>
  <Words>936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3</cp:revision>
  <cp:lastPrinted>2008-01-31T15:09:00Z</cp:lastPrinted>
  <dcterms:created xsi:type="dcterms:W3CDTF">2018-01-12T20:16:00Z</dcterms:created>
  <dcterms:modified xsi:type="dcterms:W3CDTF">2018-01-12T20:17:00Z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